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50C3F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VERNON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0B337FC4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B9427E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38BB45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Derbyshire.  </w:t>
      </w:r>
    </w:p>
    <w:p w14:paraId="5A751FFB" w14:textId="77777777" w:rsidR="006E3B0A" w:rsidRDefault="006E3B0A" w:rsidP="006E3B0A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p.490)</w:t>
      </w:r>
    </w:p>
    <w:p w14:paraId="5A58B8D3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B74BEC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E86B55" w14:textId="77777777" w:rsidR="006E3B0A" w:rsidRDefault="006E3B0A" w:rsidP="006E3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33F74DD1" w14:textId="77777777" w:rsidR="006B2F86" w:rsidRPr="00E71FC3" w:rsidRDefault="006E3B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B98A6" w14:textId="77777777" w:rsidR="006E3B0A" w:rsidRDefault="006E3B0A" w:rsidP="00E71FC3">
      <w:pPr>
        <w:spacing w:after="0" w:line="240" w:lineRule="auto"/>
      </w:pPr>
      <w:r>
        <w:separator/>
      </w:r>
    </w:p>
  </w:endnote>
  <w:endnote w:type="continuationSeparator" w:id="0">
    <w:p w14:paraId="507DAAA9" w14:textId="77777777" w:rsidR="006E3B0A" w:rsidRDefault="006E3B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9CA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12A3C" w14:textId="77777777" w:rsidR="006E3B0A" w:rsidRDefault="006E3B0A" w:rsidP="00E71FC3">
      <w:pPr>
        <w:spacing w:after="0" w:line="240" w:lineRule="auto"/>
      </w:pPr>
      <w:r>
        <w:separator/>
      </w:r>
    </w:p>
  </w:footnote>
  <w:footnote w:type="continuationSeparator" w:id="0">
    <w:p w14:paraId="641F50C8" w14:textId="77777777" w:rsidR="006E3B0A" w:rsidRDefault="006E3B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0A"/>
    <w:rsid w:val="001A7C09"/>
    <w:rsid w:val="00577BD5"/>
    <w:rsid w:val="00656CBA"/>
    <w:rsid w:val="006A1F77"/>
    <w:rsid w:val="006E3B0A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2C285"/>
  <w15:chartTrackingRefBased/>
  <w15:docId w15:val="{066DBAFC-871C-472D-A5E8-F60C0747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3B0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2018-09-11T20:38:00Z</dcterms:created>
  <dcterms:modified xsi:type="dcterms:W3CDTF">2018-09-11T20:39:00Z</dcterms:modified>
</cp:coreProperties>
</file>